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AE6FC" w14:textId="77777777" w:rsidR="00CE5988" w:rsidRDefault="00CE5988" w:rsidP="00CE59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CLERC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27BC0267" w14:textId="77777777" w:rsidR="00CE5988" w:rsidRDefault="00CE5988" w:rsidP="00CE59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Leagrave.</w:t>
      </w:r>
    </w:p>
    <w:p w14:paraId="72B4ED60" w14:textId="77777777" w:rsidR="00CE5988" w:rsidRDefault="00CE5988" w:rsidP="00CE5988">
      <w:pPr>
        <w:pStyle w:val="NoSpacing"/>
        <w:rPr>
          <w:rFonts w:cs="Times New Roman"/>
          <w:szCs w:val="24"/>
        </w:rPr>
      </w:pPr>
    </w:p>
    <w:p w14:paraId="2203726A" w14:textId="77777777" w:rsidR="00CE5988" w:rsidRDefault="00CE5988" w:rsidP="00CE5988">
      <w:pPr>
        <w:pStyle w:val="NoSpacing"/>
        <w:rPr>
          <w:rFonts w:cs="Times New Roman"/>
          <w:szCs w:val="24"/>
        </w:rPr>
      </w:pPr>
    </w:p>
    <w:p w14:paraId="79490DC4" w14:textId="77777777" w:rsidR="00CE5988" w:rsidRDefault="00CE5988" w:rsidP="00CE59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Feb.1400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Dunstable, </w:t>
      </w:r>
    </w:p>
    <w:p w14:paraId="02A2206D" w14:textId="77777777" w:rsidR="00CE5988" w:rsidRDefault="00CE5988" w:rsidP="00CE59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Bedfordshire, into lands of Sir Geoffrey Lucy(q.v.).</w:t>
      </w:r>
    </w:p>
    <w:p w14:paraId="20C2B1C4" w14:textId="77777777" w:rsidR="00CE5988" w:rsidRDefault="00CE5988" w:rsidP="00CE59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52B94">
          <w:rPr>
            <w:rStyle w:val="Hyperlink"/>
            <w:rFonts w:cs="Times New Roman"/>
            <w:szCs w:val="24"/>
          </w:rPr>
          <w:t>https://inquisitionspostmortem.ac.uk/view/inquisition/18-064/</w:t>
        </w:r>
      </w:hyperlink>
      <w:r>
        <w:rPr>
          <w:rFonts w:cs="Times New Roman"/>
          <w:szCs w:val="24"/>
        </w:rPr>
        <w:t xml:space="preserve"> )</w:t>
      </w:r>
    </w:p>
    <w:p w14:paraId="682A8093" w14:textId="77777777" w:rsidR="00CE5988" w:rsidRDefault="00CE5988" w:rsidP="00CE5988">
      <w:pPr>
        <w:pStyle w:val="NoSpacing"/>
        <w:rPr>
          <w:rFonts w:cs="Times New Roman"/>
          <w:szCs w:val="24"/>
        </w:rPr>
      </w:pPr>
    </w:p>
    <w:p w14:paraId="4193661D" w14:textId="77777777" w:rsidR="00CE5988" w:rsidRDefault="00CE5988" w:rsidP="00CE5988">
      <w:pPr>
        <w:pStyle w:val="NoSpacing"/>
        <w:rPr>
          <w:rFonts w:cs="Times New Roman"/>
          <w:szCs w:val="24"/>
        </w:rPr>
      </w:pPr>
    </w:p>
    <w:p w14:paraId="4EC130CA" w14:textId="77777777" w:rsidR="00CE5988" w:rsidRDefault="00CE5988" w:rsidP="00CE598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December 2023</w:t>
      </w:r>
    </w:p>
    <w:p w14:paraId="71D5B2EA" w14:textId="04B7C9E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C5F68" w14:textId="77777777" w:rsidR="00CE5988" w:rsidRDefault="00CE5988" w:rsidP="009139A6">
      <w:r>
        <w:separator/>
      </w:r>
    </w:p>
  </w:endnote>
  <w:endnote w:type="continuationSeparator" w:id="0">
    <w:p w14:paraId="6ED0AE87" w14:textId="77777777" w:rsidR="00CE5988" w:rsidRDefault="00CE598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4DF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ECBA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7FB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4B618" w14:textId="77777777" w:rsidR="00CE5988" w:rsidRDefault="00CE5988" w:rsidP="009139A6">
      <w:r>
        <w:separator/>
      </w:r>
    </w:p>
  </w:footnote>
  <w:footnote w:type="continuationSeparator" w:id="0">
    <w:p w14:paraId="0537671B" w14:textId="77777777" w:rsidR="00CE5988" w:rsidRDefault="00CE598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562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B2A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6BA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98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E598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75E690"/>
  <w15:chartTrackingRefBased/>
  <w15:docId w15:val="{1FE9B6C1-328B-455A-8102-220F4832A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E59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64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2023-12-07T10:39:00Z</dcterms:created>
  <dcterms:modified xsi:type="dcterms:W3CDTF">2023-12-07T10:40:00Z</dcterms:modified>
</cp:coreProperties>
</file>